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B71" w14:textId="77777777" w:rsidR="00535962" w:rsidRPr="00F7167E" w:rsidRDefault="00F33DE3">
      <w:r>
        <w:rPr>
          <w:noProof/>
          <w:lang w:val="en-US"/>
        </w:rPr>
        <w:pict w14:anchorId="3C34DE23">
          <v:group id="_x0000_s2068" style="position:absolute;margin-left:316.5pt;margin-top:-53.6pt;width:176.5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369062B8" w14:textId="093A6132" w:rsidR="00A47B19" w:rsidRPr="004A6D5F" w:rsidRDefault="00F33DE3" w:rsidP="005B118B">
                      <w:pPr>
                        <w:rPr>
                          <w:rFonts w:ascii="Arial Bold" w:hAnsi="Arial Bold"/>
                          <w:b/>
                          <w:caps/>
                          <w:shadow/>
                          <w:spacing w:val="-20"/>
                          <w:sz w:val="22"/>
                        </w:rPr>
                      </w:pPr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5755464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1886166566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5670F8" w:rsidRPr="005670F8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EA395C">
                                <w:rPr>
                                  <w:rStyle w:val="Style2"/>
                                </w:rPr>
                                <w:t>6-</w:t>
                              </w:r>
                              <w:r w:rsidR="00F7320A">
                                <w:rPr>
                                  <w:rStyle w:val="Style2"/>
                                </w:rPr>
                                <w:t>00</w:t>
                              </w:r>
                              <w:r w:rsidR="00EA395C">
                                <w:rPr>
                                  <w:rStyle w:val="Style2"/>
                                </w:rPr>
                                <w:t>0</w:t>
                              </w:r>
                              <w:r w:rsidR="00D445CD">
                                <w:rPr>
                                  <w:rStyle w:val="Style2"/>
                                </w:rPr>
                                <w:t>8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2194B508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D2405" w:rsidRPr="00BD2405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533ABC28" wp14:editId="0F512366">
            <wp:simplePos x="0" y="0"/>
            <wp:positionH relativeFrom="column">
              <wp:posOffset>-457200</wp:posOffset>
            </wp:positionH>
            <wp:positionV relativeFrom="paragraph">
              <wp:posOffset>-476250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36C7C3DE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32FF7D2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8B1DDE3" wp14:editId="4A9A16D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46A4976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1550B83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9C500DA" w14:textId="77777777" w:rsidR="00535962" w:rsidRPr="00535962" w:rsidRDefault="00F33DE3" w:rsidP="00535962">
      <w:r>
        <w:rPr>
          <w:rStyle w:val="Institucion"/>
          <w:color w:val="FF0000"/>
          <w:sz w:val="28"/>
          <w:lang w:eastAsia="zh-TW"/>
        </w:rPr>
        <w:pict w14:anchorId="4C90FF2B">
          <v:shape id="_x0000_s2064" type="#_x0000_t202" style="position:absolute;margin-left:129pt;margin-top:14.65pt;width:226.45pt;height:22pt;z-index:251691008;mso-width-relative:margin;mso-height-relative:margin" stroked="f">
            <v:textbox style="mso-next-textbox:#_x0000_s2064">
              <w:txbxContent>
                <w:p w14:paraId="515876C9" w14:textId="77777777" w:rsidR="002E1412" w:rsidRPr="002E1412" w:rsidRDefault="00F33DE3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BD2405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5BE8AE1" w14:textId="77777777" w:rsidR="00535962" w:rsidRDefault="00535962" w:rsidP="00535962"/>
    <w:p w14:paraId="19E2B1DB" w14:textId="77777777" w:rsidR="006506D0" w:rsidRDefault="00F33DE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19A0383">
          <v:shape id="_x0000_s2066" type="#_x0000_t202" style="position:absolute;left:0;text-align:left;margin-left:100.15pt;margin-top:5.05pt;width:284.85pt;height:24pt;z-index:251695104;mso-width-relative:margin;mso-height-relative:margin" stroked="f">
            <v:textbox style="mso-next-textbox:#_x0000_s2066">
              <w:txbxContent>
                <w:p w14:paraId="11942E73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8CDE96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E804C97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B0728D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CB61D1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187C2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2BF80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1D75B9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E1A66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4B9403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1E066E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D964B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6FAB44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AE2C6D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F1C3E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F51A1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EF675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FF5D40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D516D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DA3CA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8569B6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D93AC9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551A4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1BF0A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2EB570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977B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99BDA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20C982A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83652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062C1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2D75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B3F18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93E8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59242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CDAD8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E873CC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533A098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8A4BC4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2D7366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54EBBA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881AB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08D1880" w14:textId="77777777" w:rsidTr="00044FA8">
        <w:trPr>
          <w:trHeight w:val="4637"/>
        </w:trPr>
        <w:tc>
          <w:tcPr>
            <w:tcW w:w="3269" w:type="dxa"/>
          </w:tcPr>
          <w:p w14:paraId="21AFFD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79163C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FAD59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3D41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0F6667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7C4F68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A31C3E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23627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29FC39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20808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7F0A0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4E05B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2D3D37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5FF1B2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5E92F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381A3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451A0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A7B623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A7315A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13247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56B30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E1ACC" w14:textId="77777777" w:rsidR="00F33DE3" w:rsidRDefault="00F33DE3" w:rsidP="001007E7">
      <w:pPr>
        <w:spacing w:after="0" w:line="240" w:lineRule="auto"/>
      </w:pPr>
      <w:r>
        <w:separator/>
      </w:r>
    </w:p>
  </w:endnote>
  <w:endnote w:type="continuationSeparator" w:id="0">
    <w:p w14:paraId="515AFC19" w14:textId="77777777" w:rsidR="00F33DE3" w:rsidRDefault="00F33DE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108" w14:textId="77777777" w:rsidR="001007E7" w:rsidRDefault="00F33DE3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5A345F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432D454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362D75" wp14:editId="077A9EE0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62DA1CA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D7A191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020A32E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230AF3AF" w14:textId="77777777" w:rsidR="001007E7" w:rsidRDefault="001007E7">
    <w:pPr>
      <w:pStyle w:val="Footer"/>
      <w:rPr>
        <w:rFonts w:ascii="Arial Narrow" w:hAnsi="Arial Narrow"/>
        <w:sz w:val="12"/>
      </w:rPr>
    </w:pPr>
  </w:p>
  <w:p w14:paraId="763347C1" w14:textId="77777777" w:rsidR="00CA0E82" w:rsidRDefault="00CA0E82">
    <w:pPr>
      <w:pStyle w:val="Footer"/>
      <w:rPr>
        <w:rFonts w:ascii="Arial Narrow" w:hAnsi="Arial Narrow"/>
        <w:sz w:val="12"/>
      </w:rPr>
    </w:pPr>
  </w:p>
  <w:p w14:paraId="2854A662" w14:textId="77777777" w:rsidR="00CA0E82" w:rsidRDefault="00CA0E82">
    <w:pPr>
      <w:pStyle w:val="Footer"/>
      <w:rPr>
        <w:rFonts w:ascii="Arial Narrow" w:hAnsi="Arial Narrow"/>
        <w:sz w:val="12"/>
      </w:rPr>
    </w:pPr>
  </w:p>
  <w:p w14:paraId="527FCD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BF7AD0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21DE" w14:textId="77777777" w:rsidR="00F33DE3" w:rsidRDefault="00F33DE3" w:rsidP="001007E7">
      <w:pPr>
        <w:spacing w:after="0" w:line="240" w:lineRule="auto"/>
      </w:pPr>
      <w:r>
        <w:separator/>
      </w:r>
    </w:p>
  </w:footnote>
  <w:footnote w:type="continuationSeparator" w:id="0">
    <w:p w14:paraId="61EC6176" w14:textId="77777777" w:rsidR="00F33DE3" w:rsidRDefault="00F33DE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A6DF" w14:textId="77777777" w:rsidR="00051C0A" w:rsidRDefault="00F33DE3">
    <w:pPr>
      <w:pStyle w:val="Header"/>
    </w:pPr>
    <w:r>
      <w:rPr>
        <w:noProof/>
        <w:lang w:val="en-US"/>
      </w:rPr>
      <w:pict w14:anchorId="30D0ED8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5C4AA5D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4015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4015D" w:rsidRPr="0054015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42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27C01"/>
    <w:rsid w:val="0003459B"/>
    <w:rsid w:val="00034DD9"/>
    <w:rsid w:val="00035FAB"/>
    <w:rsid w:val="00044FA8"/>
    <w:rsid w:val="00045479"/>
    <w:rsid w:val="00051C0A"/>
    <w:rsid w:val="000606DB"/>
    <w:rsid w:val="00062803"/>
    <w:rsid w:val="00062FDA"/>
    <w:rsid w:val="00066F4C"/>
    <w:rsid w:val="0008490F"/>
    <w:rsid w:val="000A7881"/>
    <w:rsid w:val="000B0DCD"/>
    <w:rsid w:val="000C3B81"/>
    <w:rsid w:val="000C43A8"/>
    <w:rsid w:val="000C73D4"/>
    <w:rsid w:val="000D3F9D"/>
    <w:rsid w:val="000E40D9"/>
    <w:rsid w:val="00100079"/>
    <w:rsid w:val="001007E7"/>
    <w:rsid w:val="001020C0"/>
    <w:rsid w:val="00111922"/>
    <w:rsid w:val="00143798"/>
    <w:rsid w:val="00157600"/>
    <w:rsid w:val="00170EC5"/>
    <w:rsid w:val="00174A5D"/>
    <w:rsid w:val="00181E8D"/>
    <w:rsid w:val="0018498D"/>
    <w:rsid w:val="00191063"/>
    <w:rsid w:val="00194FF2"/>
    <w:rsid w:val="001A3F92"/>
    <w:rsid w:val="001B07DA"/>
    <w:rsid w:val="001C4122"/>
    <w:rsid w:val="001D2DEC"/>
    <w:rsid w:val="001F73A7"/>
    <w:rsid w:val="002009A7"/>
    <w:rsid w:val="00201761"/>
    <w:rsid w:val="002054DD"/>
    <w:rsid w:val="0021113F"/>
    <w:rsid w:val="00226E09"/>
    <w:rsid w:val="00252F16"/>
    <w:rsid w:val="00253DBA"/>
    <w:rsid w:val="0025740F"/>
    <w:rsid w:val="0026335F"/>
    <w:rsid w:val="00270D19"/>
    <w:rsid w:val="00295BD4"/>
    <w:rsid w:val="002A52BC"/>
    <w:rsid w:val="002B43A0"/>
    <w:rsid w:val="002D451D"/>
    <w:rsid w:val="002E1412"/>
    <w:rsid w:val="002F6A64"/>
    <w:rsid w:val="00311E9D"/>
    <w:rsid w:val="00314023"/>
    <w:rsid w:val="00341484"/>
    <w:rsid w:val="00341BC7"/>
    <w:rsid w:val="003748DC"/>
    <w:rsid w:val="003905BA"/>
    <w:rsid w:val="00392351"/>
    <w:rsid w:val="0039657F"/>
    <w:rsid w:val="003A4C86"/>
    <w:rsid w:val="003A53CB"/>
    <w:rsid w:val="003A7D41"/>
    <w:rsid w:val="003A7FD7"/>
    <w:rsid w:val="003B31DA"/>
    <w:rsid w:val="003D6AF0"/>
    <w:rsid w:val="00400DBB"/>
    <w:rsid w:val="00404131"/>
    <w:rsid w:val="0042490F"/>
    <w:rsid w:val="004379A6"/>
    <w:rsid w:val="00443876"/>
    <w:rsid w:val="00450A83"/>
    <w:rsid w:val="00454888"/>
    <w:rsid w:val="00456C17"/>
    <w:rsid w:val="00466B9C"/>
    <w:rsid w:val="00473957"/>
    <w:rsid w:val="00494E27"/>
    <w:rsid w:val="004A6D5F"/>
    <w:rsid w:val="004B2723"/>
    <w:rsid w:val="004B30DA"/>
    <w:rsid w:val="004D45A8"/>
    <w:rsid w:val="004D48DD"/>
    <w:rsid w:val="004E7C9C"/>
    <w:rsid w:val="004F2835"/>
    <w:rsid w:val="00500DA4"/>
    <w:rsid w:val="0053027B"/>
    <w:rsid w:val="00535962"/>
    <w:rsid w:val="0054015D"/>
    <w:rsid w:val="005416EF"/>
    <w:rsid w:val="00544A18"/>
    <w:rsid w:val="005670F8"/>
    <w:rsid w:val="005706D6"/>
    <w:rsid w:val="00573AE1"/>
    <w:rsid w:val="00587EC0"/>
    <w:rsid w:val="005B118B"/>
    <w:rsid w:val="005B62DC"/>
    <w:rsid w:val="005C018F"/>
    <w:rsid w:val="005F15A0"/>
    <w:rsid w:val="00611A07"/>
    <w:rsid w:val="0062592A"/>
    <w:rsid w:val="00627ECD"/>
    <w:rsid w:val="00642736"/>
    <w:rsid w:val="00643FAC"/>
    <w:rsid w:val="006471AF"/>
    <w:rsid w:val="006506D0"/>
    <w:rsid w:val="00651E48"/>
    <w:rsid w:val="0065391E"/>
    <w:rsid w:val="0065420B"/>
    <w:rsid w:val="00666D56"/>
    <w:rsid w:val="006709BC"/>
    <w:rsid w:val="006724D1"/>
    <w:rsid w:val="006745F1"/>
    <w:rsid w:val="00687079"/>
    <w:rsid w:val="00687D94"/>
    <w:rsid w:val="006B3267"/>
    <w:rsid w:val="006C22ED"/>
    <w:rsid w:val="006F11FD"/>
    <w:rsid w:val="006F567F"/>
    <w:rsid w:val="0071042A"/>
    <w:rsid w:val="00725091"/>
    <w:rsid w:val="00780880"/>
    <w:rsid w:val="00787381"/>
    <w:rsid w:val="007B0E1F"/>
    <w:rsid w:val="007B6F6F"/>
    <w:rsid w:val="007C14B7"/>
    <w:rsid w:val="007C2731"/>
    <w:rsid w:val="007D2DF0"/>
    <w:rsid w:val="007D75D9"/>
    <w:rsid w:val="00820C9F"/>
    <w:rsid w:val="0082707E"/>
    <w:rsid w:val="00830E31"/>
    <w:rsid w:val="008315B0"/>
    <w:rsid w:val="00841C52"/>
    <w:rsid w:val="0086017C"/>
    <w:rsid w:val="008602FD"/>
    <w:rsid w:val="00882059"/>
    <w:rsid w:val="00887B3B"/>
    <w:rsid w:val="00897B59"/>
    <w:rsid w:val="008A0FBD"/>
    <w:rsid w:val="008A45AA"/>
    <w:rsid w:val="008B3AE5"/>
    <w:rsid w:val="008C388B"/>
    <w:rsid w:val="008D1176"/>
    <w:rsid w:val="008D58A6"/>
    <w:rsid w:val="008E350E"/>
    <w:rsid w:val="009056E4"/>
    <w:rsid w:val="00906489"/>
    <w:rsid w:val="0091032F"/>
    <w:rsid w:val="00930689"/>
    <w:rsid w:val="00956E4E"/>
    <w:rsid w:val="00966EEE"/>
    <w:rsid w:val="009902A7"/>
    <w:rsid w:val="009A4E12"/>
    <w:rsid w:val="009A73F2"/>
    <w:rsid w:val="009B0DC2"/>
    <w:rsid w:val="009B320C"/>
    <w:rsid w:val="009B49FB"/>
    <w:rsid w:val="009C0512"/>
    <w:rsid w:val="009F2B5D"/>
    <w:rsid w:val="00A16099"/>
    <w:rsid w:val="00A231BB"/>
    <w:rsid w:val="00A47B19"/>
    <w:rsid w:val="00A573C2"/>
    <w:rsid w:val="00A57745"/>
    <w:rsid w:val="00A640BD"/>
    <w:rsid w:val="00A641A7"/>
    <w:rsid w:val="00A72F42"/>
    <w:rsid w:val="00A87626"/>
    <w:rsid w:val="00AA402A"/>
    <w:rsid w:val="00AB3998"/>
    <w:rsid w:val="00AC1E0F"/>
    <w:rsid w:val="00AD7919"/>
    <w:rsid w:val="00AE40A7"/>
    <w:rsid w:val="00B5561B"/>
    <w:rsid w:val="00B62EEF"/>
    <w:rsid w:val="00B827B8"/>
    <w:rsid w:val="00B97B51"/>
    <w:rsid w:val="00BA0007"/>
    <w:rsid w:val="00BB1D79"/>
    <w:rsid w:val="00BC1D0C"/>
    <w:rsid w:val="00BC61BD"/>
    <w:rsid w:val="00BD2405"/>
    <w:rsid w:val="00BE0B91"/>
    <w:rsid w:val="00C0263B"/>
    <w:rsid w:val="00C03041"/>
    <w:rsid w:val="00C078CB"/>
    <w:rsid w:val="00C10587"/>
    <w:rsid w:val="00C22DBE"/>
    <w:rsid w:val="00C35723"/>
    <w:rsid w:val="00C5078F"/>
    <w:rsid w:val="00C54905"/>
    <w:rsid w:val="00C61D54"/>
    <w:rsid w:val="00C66D08"/>
    <w:rsid w:val="00C7470C"/>
    <w:rsid w:val="00C80B96"/>
    <w:rsid w:val="00C9268E"/>
    <w:rsid w:val="00CA0E82"/>
    <w:rsid w:val="00CA164C"/>
    <w:rsid w:val="00CA4661"/>
    <w:rsid w:val="00CB21A8"/>
    <w:rsid w:val="00CB2A0F"/>
    <w:rsid w:val="00CC323F"/>
    <w:rsid w:val="00CE5DAE"/>
    <w:rsid w:val="00CE67A3"/>
    <w:rsid w:val="00CF0B58"/>
    <w:rsid w:val="00D24FA7"/>
    <w:rsid w:val="00D445CD"/>
    <w:rsid w:val="00D45A3E"/>
    <w:rsid w:val="00D62BA2"/>
    <w:rsid w:val="00D64083"/>
    <w:rsid w:val="00D64696"/>
    <w:rsid w:val="00D85907"/>
    <w:rsid w:val="00D90D49"/>
    <w:rsid w:val="00D9159E"/>
    <w:rsid w:val="00DB5AC1"/>
    <w:rsid w:val="00DC0EB9"/>
    <w:rsid w:val="00DC2A6E"/>
    <w:rsid w:val="00DC5D96"/>
    <w:rsid w:val="00DC7F64"/>
    <w:rsid w:val="00DD4F3E"/>
    <w:rsid w:val="00E13E55"/>
    <w:rsid w:val="00E26BB3"/>
    <w:rsid w:val="00E3215C"/>
    <w:rsid w:val="00E446DC"/>
    <w:rsid w:val="00E504B6"/>
    <w:rsid w:val="00E54333"/>
    <w:rsid w:val="00E82502"/>
    <w:rsid w:val="00E96384"/>
    <w:rsid w:val="00E96B13"/>
    <w:rsid w:val="00EA395C"/>
    <w:rsid w:val="00EA6B34"/>
    <w:rsid w:val="00EA7406"/>
    <w:rsid w:val="00EC4AC0"/>
    <w:rsid w:val="00EC53B5"/>
    <w:rsid w:val="00EE1E7B"/>
    <w:rsid w:val="00EF1FCA"/>
    <w:rsid w:val="00EF7A5C"/>
    <w:rsid w:val="00F1555B"/>
    <w:rsid w:val="00F225BF"/>
    <w:rsid w:val="00F33DE3"/>
    <w:rsid w:val="00F45188"/>
    <w:rsid w:val="00F524DD"/>
    <w:rsid w:val="00F53753"/>
    <w:rsid w:val="00F7167E"/>
    <w:rsid w:val="00F7320A"/>
    <w:rsid w:val="00F7443C"/>
    <w:rsid w:val="00F835EB"/>
    <w:rsid w:val="00F9504D"/>
    <w:rsid w:val="00FA0D77"/>
    <w:rsid w:val="00FA2404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7F9A46BE"/>
  <w15:docId w15:val="{C3EE38E5-7A3B-48FB-A463-81A9322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99F20786-299E-4750-A4B0-7B01F8A69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64521-DED5-42A8-86FA-59A202CC3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29E42-6AFE-4B15-81F2-F9C8B44953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6B48D-CE81-413C-AE5C-4061CC85C8D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2</Pages>
  <Words>508</Words>
  <Characters>2931</Characters>
  <Application>Microsoft Office Word</Application>
  <DocSecurity>0</DocSecurity>
  <Lines>62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89</cp:revision>
  <cp:lastPrinted>2011-03-04T18:55:00Z</cp:lastPrinted>
  <dcterms:created xsi:type="dcterms:W3CDTF">2011-03-04T18:56:00Z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